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5254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KYKKELL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AAC4A78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5EB18AEC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2B7BD0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39D2FA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445F7053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C650023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9C30C57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BD4656" w14:textId="77777777" w:rsidR="0041395A" w:rsidRDefault="0041395A" w:rsidP="0041395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64B065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C5229" w14:textId="77777777" w:rsidR="0041395A" w:rsidRDefault="0041395A" w:rsidP="009139A6">
      <w:r>
        <w:separator/>
      </w:r>
    </w:p>
  </w:endnote>
  <w:endnote w:type="continuationSeparator" w:id="0">
    <w:p w14:paraId="0153A417" w14:textId="77777777" w:rsidR="0041395A" w:rsidRDefault="004139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A1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27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61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004B" w14:textId="77777777" w:rsidR="0041395A" w:rsidRDefault="0041395A" w:rsidP="009139A6">
      <w:r>
        <w:separator/>
      </w:r>
    </w:p>
  </w:footnote>
  <w:footnote w:type="continuationSeparator" w:id="0">
    <w:p w14:paraId="27E003A4" w14:textId="77777777" w:rsidR="0041395A" w:rsidRDefault="004139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38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21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172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5A"/>
    <w:rsid w:val="000666E0"/>
    <w:rsid w:val="002510B7"/>
    <w:rsid w:val="0041395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5F5A"/>
  <w15:chartTrackingRefBased/>
  <w15:docId w15:val="{55225571-BBAC-49DB-B466-23543D14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39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2022-01-14T11:14:00Z</dcterms:created>
  <dcterms:modified xsi:type="dcterms:W3CDTF">2022-01-14T11:14:00Z</dcterms:modified>
</cp:coreProperties>
</file>